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EE47F9" w14:paraId="ebece2d" w14:textId="ebece2d">
      <w:pPr>
        <w:pStyle w:val="Bezproreda"/>
        <w:ind w:left="5664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506F">
        <w:t>Poslovni broj: 1 St-</w:t>
      </w:r>
      <w:r w:rsidR="008B231C">
        <w:t>482</w:t>
      </w:r>
      <w:r w:rsidR="00467AA4">
        <w:t>/2020-</w:t>
      </w:r>
      <w:r w:rsidR="008B231C">
        <w:t>15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8B231C">
      <w:pPr>
        <w:pStyle w:val="Bezproreda"/>
        <w:jc w:val="center"/>
      </w:pPr>
      <w:r>
        <w:t>od 29</w:t>
      </w:r>
      <w:r w:rsidR="00EA0457">
        <w:t xml:space="preserve">. rujna </w:t>
      </w:r>
      <w:r w:rsidR="00B05BEB">
        <w:t xml:space="preserve"> </w:t>
      </w:r>
      <w:r w:rsidR="00B26F02">
        <w:t xml:space="preserve"> 2020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</w:t>
      </w:r>
      <w:r w:rsidR="00EA0457">
        <w:t xml:space="preserve">jnom predmetu stečajnog dužnika </w:t>
      </w:r>
      <w:r>
        <w:t xml:space="preserve">Poljoprivredna zadruga Gradina u </w:t>
      </w:r>
      <w:r w:rsidR="00467AA4">
        <w:t>stečaju</w:t>
      </w:r>
      <w:r>
        <w:t>, Gradina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B26F02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  <w:r w:rsidR="008B231C">
        <w:tab/>
      </w:r>
      <w:r w:rsidR="00467AA4">
        <w:t>Predlagat</w:t>
      </w:r>
      <w:r w:rsidR="00EA0457">
        <w:t>elj</w:t>
      </w:r>
      <w:r w:rsidR="008B231C">
        <w:t>-dužnik</w:t>
      </w:r>
      <w:r w:rsidR="00EA0457">
        <w:t>:</w:t>
      </w:r>
      <w:r w:rsidR="008B231C">
        <w:t xml:space="preserve"> PZ Gradina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</w:t>
      </w:r>
      <w:r w:rsidR="0032462F">
        <w:t xml:space="preserve"> današnje Ispitno  ročište  u  11</w:t>
      </w:r>
      <w:r>
        <w:t>,00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8B231C">
        <w:t>jni upravitelj Franjo Otročak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610982" w:rsidP="00435E07" w:rsidRDefault="00A6783D">
      <w:pPr>
        <w:pStyle w:val="Bezproreda"/>
        <w:ind w:firstLine="708"/>
      </w:pPr>
      <w:r>
        <w:t xml:space="preserve">Za </w:t>
      </w:r>
      <w:r w:rsidR="0048506F">
        <w:t>Republiku Hrvatsku</w:t>
      </w:r>
      <w:r w:rsidR="00921BEA">
        <w:t xml:space="preserve"> Min. fin</w:t>
      </w:r>
      <w:r w:rsidR="0048584C">
        <w:t>ancija  z.p. Ana Bartonj Šabarić savjetnica na Županijskom državnom odvjetništvu</w:t>
      </w:r>
      <w:r w:rsidR="00057050">
        <w:t xml:space="preserve"> u Bjelovaru</w:t>
      </w:r>
    </w:p>
    <w:p w:rsidR="00610982" w:rsidP="00610982" w:rsidRDefault="00610982">
      <w:pPr>
        <w:pStyle w:val="Bezproreda"/>
      </w:pPr>
    </w:p>
    <w:p w:rsidR="00A6783D" w:rsidP="00610982" w:rsidRDefault="00B65952">
      <w:pPr>
        <w:pStyle w:val="Bezproreda"/>
        <w:ind w:firstLine="708"/>
      </w:pPr>
      <w:r>
        <w:t>Sudac</w:t>
      </w:r>
      <w:r w:rsidR="00A6783D">
        <w:t xml:space="preserve">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435E07">
        <w:t>og suda od dana 16</w:t>
      </w:r>
      <w:r w:rsidR="003C7F5A">
        <w:t>. rujna</w:t>
      </w:r>
      <w:r w:rsidR="00B26F02">
        <w:t xml:space="preserve"> 2020</w:t>
      </w:r>
      <w:r w:rsidR="00A6783D">
        <w:t>. godine te objavljene na e-oglasnoj plo</w:t>
      </w:r>
      <w:r w:rsidR="0048506F">
        <w:t>č</w:t>
      </w:r>
      <w:r w:rsidR="00435E07">
        <w:t>i Trgovačkog suda u Bjelovaru 17</w:t>
      </w:r>
      <w:r w:rsidR="003C7F5A">
        <w:t>. rujna</w:t>
      </w:r>
      <w:r w:rsidR="00B26F02">
        <w:t xml:space="preserve"> 2020</w:t>
      </w:r>
      <w:r w:rsidR="00A6783D">
        <w:t>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Pr="00CF0652" w:rsidR="007C4763" w:rsidP="00CF0652" w:rsidRDefault="00CF0652">
      <w:pPr>
        <w:pStyle w:val="Bezproreda"/>
        <w:rPr>
          <w:b/>
        </w:rPr>
      </w:pPr>
      <w:r w:rsidRPr="00CF0652">
        <w:rPr>
          <w:b/>
        </w:rPr>
        <w:t>1.Tražbine I Višeg isplatnog reda</w:t>
      </w:r>
    </w:p>
    <w:p w:rsidR="00CF0652" w:rsidP="00CF0652" w:rsidRDefault="00CF0652">
      <w:pPr>
        <w:pStyle w:val="Bezproreda"/>
        <w:ind w:left="720"/>
      </w:pPr>
    </w:p>
    <w:p w:rsidR="00467AA4" w:rsidP="00467AA4" w:rsidRDefault="00435E07">
      <w:pPr>
        <w:pStyle w:val="Bezproreda"/>
      </w:pPr>
      <w:r>
        <w:t>Nema prijavljenih tražbina I. Višeg isplatnog reda.</w:t>
      </w:r>
    </w:p>
    <w:p w:rsidR="00CF0652" w:rsidP="00921BEA" w:rsidRDefault="00CF0652">
      <w:pPr>
        <w:pStyle w:val="Bezproreda"/>
      </w:pPr>
    </w:p>
    <w:p w:rsidRPr="00A4640F" w:rsidR="00A6783D" w:rsidP="00A6783D" w:rsidRDefault="00CF0652">
      <w:pPr>
        <w:pStyle w:val="Bezproreda"/>
        <w:rPr>
          <w:b/>
        </w:rPr>
      </w:pPr>
      <w:r>
        <w:rPr>
          <w:b/>
        </w:rPr>
        <w:t>2</w:t>
      </w:r>
      <w:r w:rsidRPr="00A4640F" w:rsidR="00A6783D">
        <w:rPr>
          <w:b/>
        </w:rPr>
        <w:t>. Tražbine II Višeg  isplatnog reda</w:t>
      </w:r>
    </w:p>
    <w:p w:rsidR="00A6783D" w:rsidP="00A6783D" w:rsidRDefault="00A6783D">
      <w:pPr>
        <w:pStyle w:val="Bezproreda"/>
      </w:pPr>
    </w:p>
    <w:p w:rsidR="00D32952" w:rsidP="00A6783D" w:rsidRDefault="00435E07">
      <w:pPr>
        <w:pStyle w:val="Bezproreda"/>
      </w:pPr>
      <w:r>
        <w:t>1</w:t>
      </w:r>
      <w:r w:rsidR="00467AA4">
        <w:t>.</w:t>
      </w:r>
      <w:r>
        <w:t>Ministarstvo pravosuđa Zagreb, Ul. grada Vukovara 49, OIB: 26635293339, u iznosu od 4.159,09</w:t>
      </w:r>
      <w:r w:rsidR="00467AA4">
        <w:t xml:space="preserve"> kuna.</w:t>
      </w:r>
    </w:p>
    <w:p w:rsidR="009D0B5E" w:rsidP="009D0B5E" w:rsidRDefault="009D0B5E">
      <w:pPr>
        <w:pStyle w:val="Bezproreda"/>
      </w:pPr>
      <w:r>
        <w:lastRenderedPageBreak/>
        <w:t>Stečajni upravitelj pr</w:t>
      </w:r>
      <w:r w:rsidR="00AE2A34">
        <w:t>iznaje potraživanje u cijelosti.</w:t>
      </w:r>
    </w:p>
    <w:p w:rsidR="00AE2A34" w:rsidP="009D0B5E" w:rsidRDefault="00AE2A34">
      <w:pPr>
        <w:pStyle w:val="Bezproreda"/>
      </w:pPr>
      <w:r>
        <w:t>Nitko od nazočnih vjerovnika ne osporava ovu tražbinu.</w:t>
      </w:r>
    </w:p>
    <w:p w:rsidR="009D0B5E" w:rsidP="009D0B5E" w:rsidRDefault="009D0B5E">
      <w:pPr>
        <w:pStyle w:val="Bezproreda"/>
      </w:pPr>
      <w:r>
        <w:t>Sudac konstatira da je potraživanje vjerovn</w:t>
      </w:r>
      <w:r w:rsidR="00AE2A34">
        <w:t xml:space="preserve">ika </w:t>
      </w:r>
      <w:r w:rsidR="00435E07">
        <w:t>Ministarstva pravosuđa</w:t>
      </w:r>
      <w:r w:rsidR="00AE2A34">
        <w:t xml:space="preserve"> </w:t>
      </w:r>
      <w:r w:rsidR="00B05BEB">
        <w:t>u</w:t>
      </w:r>
      <w:r w:rsidR="00435E07">
        <w:t>tvrđeno u iznosu od 4.159,09</w:t>
      </w:r>
      <w:r>
        <w:t xml:space="preserve"> kuna.</w:t>
      </w:r>
    </w:p>
    <w:p w:rsidR="00B05BEB" w:rsidP="009D0B5E" w:rsidRDefault="00B05BEB">
      <w:pPr>
        <w:pStyle w:val="Bezproreda"/>
      </w:pPr>
    </w:p>
    <w:p w:rsidR="00435E07" w:rsidP="00435E07" w:rsidRDefault="00435E07">
      <w:pPr>
        <w:pStyle w:val="Bezproreda"/>
      </w:pPr>
      <w:r>
        <w:t>2.Agencija za plaćanje u poljoprivredi, ribarstvu i ruralnom razvoju Zagreb, Ulica grada Vukovara 269 d, OIB: 99122235709, u iznosu od 9.568,74 kuna.</w:t>
      </w:r>
    </w:p>
    <w:p w:rsidR="00435E07" w:rsidP="00435E07" w:rsidRDefault="00435E07">
      <w:pPr>
        <w:pStyle w:val="Bezproreda"/>
      </w:pPr>
      <w:r>
        <w:t>Stečajni upravitelj priznaje potraživanje u cijelosti.</w:t>
      </w:r>
    </w:p>
    <w:p w:rsidR="00435E07" w:rsidP="00435E07" w:rsidRDefault="00435E07">
      <w:pPr>
        <w:pStyle w:val="Bezproreda"/>
      </w:pPr>
      <w:r>
        <w:t>Nitko od nazočnih vjerovnika ne osporava ovu tražbinu.</w:t>
      </w:r>
    </w:p>
    <w:p w:rsidR="00435E07" w:rsidP="00435E07" w:rsidRDefault="00435E07">
      <w:pPr>
        <w:pStyle w:val="Bezproreda"/>
      </w:pPr>
      <w:r>
        <w:t>Sudac konstatira da je potraživanje vjerovnika Agencije za plaćanje u poljoprivredi, ribarstvu i ruralnom razvoju Zagreb  utvrđeno   u iznosu od 9.568,74 kuna.</w:t>
      </w:r>
    </w:p>
    <w:p w:rsidR="00435E07" w:rsidP="00435E07" w:rsidRDefault="00435E07">
      <w:pPr>
        <w:pStyle w:val="Bezproreda"/>
      </w:pPr>
    </w:p>
    <w:p w:rsidR="00435E07" w:rsidP="00435E07" w:rsidRDefault="00435E07">
      <w:pPr>
        <w:pStyle w:val="Bezproreda"/>
      </w:pPr>
      <w:r>
        <w:t>3.Hrvatske vode Zagreb, Ul. grada Vukovara 220, OIB: 28921383001, u iznosu od 4.530,84 kuna.</w:t>
      </w:r>
    </w:p>
    <w:p w:rsidR="00435E07" w:rsidP="00435E07" w:rsidRDefault="00435E07">
      <w:pPr>
        <w:pStyle w:val="Bezproreda"/>
      </w:pPr>
      <w:r>
        <w:t>Stečajni upravitelj priznaje potraživanje u cijelosti.</w:t>
      </w:r>
    </w:p>
    <w:p w:rsidR="00435E07" w:rsidP="00435E07" w:rsidRDefault="00435E07">
      <w:pPr>
        <w:pStyle w:val="Bezproreda"/>
      </w:pPr>
      <w:r>
        <w:t>Nitko od nazočnih vjerovnika ne osporava ovu tražbinu.</w:t>
      </w:r>
    </w:p>
    <w:p w:rsidR="00435E07" w:rsidP="00435E07" w:rsidRDefault="00435E07">
      <w:pPr>
        <w:pStyle w:val="Bezproreda"/>
      </w:pPr>
      <w:r>
        <w:t>Sudac konstatira da je potraživanje vjerovnika Hrvatskih voda Zagreb utvrđeno   u iznosu od 4.530,84 kuna.</w:t>
      </w:r>
    </w:p>
    <w:p w:rsidR="00435E07" w:rsidP="00435E07" w:rsidRDefault="00435E07">
      <w:pPr>
        <w:pStyle w:val="Bezproreda"/>
      </w:pPr>
    </w:p>
    <w:p w:rsidR="00435E07" w:rsidP="00435E07" w:rsidRDefault="00435E07">
      <w:pPr>
        <w:pStyle w:val="Bezproreda"/>
      </w:pPr>
      <w:r>
        <w:t>4.FINA  Zagreb,Ulica grada Vukovara 70, OIB: 85821130368, u iznosu od 5.948,48 kuna.</w:t>
      </w:r>
    </w:p>
    <w:p w:rsidR="00435E07" w:rsidP="00435E07" w:rsidRDefault="00435E07">
      <w:pPr>
        <w:pStyle w:val="Bezproreda"/>
      </w:pPr>
      <w:r>
        <w:t>Stečajni upravitelj priznaje potraživanje u cijelosti.</w:t>
      </w:r>
    </w:p>
    <w:p w:rsidR="00435E07" w:rsidP="00435E07" w:rsidRDefault="00435E07">
      <w:pPr>
        <w:pStyle w:val="Bezproreda"/>
      </w:pPr>
      <w:r>
        <w:t>Nitko od nazočnih vjerovnika ne osporava ovu tražbinu.</w:t>
      </w:r>
    </w:p>
    <w:p w:rsidR="00435E07" w:rsidP="00435E07" w:rsidRDefault="00435E07">
      <w:pPr>
        <w:pStyle w:val="Bezproreda"/>
      </w:pPr>
      <w:r>
        <w:t xml:space="preserve">Sudac konstatira da je potraživanje vjerovnika </w:t>
      </w:r>
      <w:r w:rsidR="00502D4B">
        <w:t>FINE</w:t>
      </w:r>
      <w:r>
        <w:t xml:space="preserve"> Zagreb utvrđeno   u iznosu od 5.948,48 kuna.</w:t>
      </w:r>
    </w:p>
    <w:p w:rsidR="00435E07" w:rsidP="009D0B5E" w:rsidRDefault="00435E07">
      <w:pPr>
        <w:pStyle w:val="Bezproreda"/>
      </w:pPr>
    </w:p>
    <w:p w:rsidR="00435E07" w:rsidP="00435E07" w:rsidRDefault="00435E07">
      <w:pPr>
        <w:pStyle w:val="Bezproreda"/>
      </w:pPr>
      <w:r>
        <w:t>5.Republika Hrvatska, Min. financija,  OIB: 52634238587, u iznosu od 281.301,32 kuna.</w:t>
      </w:r>
    </w:p>
    <w:p w:rsidR="00435E07" w:rsidP="00435E07" w:rsidRDefault="00435E07">
      <w:pPr>
        <w:pStyle w:val="Bezproreda"/>
      </w:pPr>
      <w:r>
        <w:t>Stečajni upravitelj priznaje potraživanje u cijelosti.</w:t>
      </w:r>
    </w:p>
    <w:p w:rsidR="00435E07" w:rsidP="00435E07" w:rsidRDefault="00435E07">
      <w:pPr>
        <w:pStyle w:val="Bezproreda"/>
      </w:pPr>
      <w:r>
        <w:t>Nitko od nazočnih vjerovnika ne osporava ovu tražbinu.</w:t>
      </w:r>
    </w:p>
    <w:p w:rsidR="00435E07" w:rsidP="00435E07" w:rsidRDefault="00435E07">
      <w:pPr>
        <w:pStyle w:val="Bezproreda"/>
      </w:pPr>
      <w:r>
        <w:t>Sudac konstatira da je potraživanje vjerovnika RH, Ministarstvo  financija utvrđeno   u iznosu od 281.301,32 kuna.</w:t>
      </w:r>
    </w:p>
    <w:p w:rsidR="00435E07" w:rsidP="00435E07" w:rsidRDefault="00435E07">
      <w:pPr>
        <w:pStyle w:val="Bezproreda"/>
      </w:pPr>
    </w:p>
    <w:p w:rsidR="00F16760" w:rsidP="00A6783D" w:rsidRDefault="00F16760">
      <w:pPr>
        <w:pStyle w:val="Bezproreda"/>
      </w:pPr>
    </w:p>
    <w:p w:rsidR="00F16760" w:rsidP="00A6783D" w:rsidRDefault="00F16760">
      <w:pPr>
        <w:pStyle w:val="Bezproreda"/>
      </w:pPr>
      <w:r>
        <w:t xml:space="preserve"> </w:t>
      </w: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namirenja-razlučni vjerovnici</w:t>
      </w:r>
    </w:p>
    <w:p w:rsidR="00CB1696" w:rsidP="009F613B" w:rsidRDefault="00CB1696">
      <w:pPr>
        <w:pStyle w:val="Bezproreda"/>
      </w:pPr>
    </w:p>
    <w:p w:rsidR="00D35A1A" w:rsidP="00D35A1A" w:rsidRDefault="00D35A1A">
      <w:pPr>
        <w:pStyle w:val="Bezproreda"/>
      </w:pPr>
      <w:r>
        <w:t>1.Ministarstvo financija, Porezna uprava Zagreb, Boškovićeva 5, OIB: 18683136487 razlučno pravo za izn</w:t>
      </w:r>
      <w:r w:rsidR="00502D4B">
        <w:t xml:space="preserve">os od 186.017,37 kuna temeljem </w:t>
      </w:r>
      <w:r>
        <w:t>Rješenja Općinskog suda u Virovitici br. Ovr-1182/20</w:t>
      </w:r>
      <w:r w:rsidR="00502D4B">
        <w:t>17-2 od 27. studenog 2017. godi</w:t>
      </w:r>
      <w:r>
        <w:t>n</w:t>
      </w:r>
      <w:r w:rsidR="00502D4B">
        <w:t>e</w:t>
      </w:r>
      <w:r>
        <w:t xml:space="preserve"> na nekretninama upisanim u zk. ul. br. 963, 817, 783, 317, 769, 959 i 725 k.o. Jasenaš.</w:t>
      </w:r>
    </w:p>
    <w:p w:rsidR="003C7F5A" w:rsidP="00A4640F" w:rsidRDefault="003C7F5A">
      <w:pPr>
        <w:pStyle w:val="Bezproreda"/>
      </w:pPr>
      <w:r>
        <w:tab/>
      </w:r>
    </w:p>
    <w:p w:rsidR="00A6783D" w:rsidP="00A6783D" w:rsidRDefault="00A6783D">
      <w:pPr>
        <w:pStyle w:val="Bezproreda"/>
        <w:ind w:left="360"/>
        <w:rPr>
          <w:b/>
        </w:rPr>
      </w:pPr>
      <w:r w:rsidRPr="004039D4">
        <w:rPr>
          <w:b/>
        </w:rPr>
        <w:t>4.Izlučni vjerovnici</w:t>
      </w:r>
    </w:p>
    <w:p w:rsidR="00D35A1A" w:rsidP="00A6783D" w:rsidRDefault="00D35A1A">
      <w:pPr>
        <w:pStyle w:val="Bezproreda"/>
        <w:ind w:left="360"/>
        <w:rPr>
          <w:b/>
        </w:rPr>
      </w:pPr>
    </w:p>
    <w:p w:rsidR="00D35A1A" w:rsidP="00D35A1A" w:rsidRDefault="0048584C">
      <w:pPr>
        <w:pStyle w:val="Bezproreda"/>
      </w:pPr>
      <w:r>
        <w:t xml:space="preserve">Nema prijavljenih izlučnih </w:t>
      </w:r>
      <w:r w:rsidR="00D35A1A">
        <w:t xml:space="preserve"> prava. </w:t>
      </w:r>
    </w:p>
    <w:p w:rsidR="00D35A1A" w:rsidP="00D35A1A" w:rsidRDefault="00D35A1A">
      <w:pPr>
        <w:pStyle w:val="Bezproreda"/>
      </w:pPr>
    </w:p>
    <w:p w:rsidRPr="004039D4" w:rsidR="004039D4" w:rsidP="00A6783D" w:rsidRDefault="004039D4">
      <w:pPr>
        <w:pStyle w:val="Bezproreda"/>
        <w:ind w:left="360"/>
        <w:rPr>
          <w:b/>
        </w:rPr>
      </w:pPr>
    </w:p>
    <w:p w:rsidR="00CE6CCC" w:rsidP="00A6783D" w:rsidRDefault="00A6783D">
      <w:pPr>
        <w:pStyle w:val="Bezproreda"/>
        <w:ind w:firstLine="360"/>
      </w:pPr>
      <w:r>
        <w:t xml:space="preserve">Konstatira se da su ovime ispitane sve prispjele tražbine potraživanja do današnjeg  ročišta a </w:t>
      </w:r>
    </w:p>
    <w:p w:rsidR="00A6783D" w:rsidP="00CE6CCC" w:rsidRDefault="00A6783D">
      <w:pPr>
        <w:pStyle w:val="Bezproreda"/>
      </w:pPr>
      <w:r>
        <w:t>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335A20" w:rsidP="00612768" w:rsidRDefault="00CF0652">
      <w:pPr>
        <w:pStyle w:val="Bezproreda"/>
        <w:ind w:firstLine="360"/>
      </w:pPr>
      <w:r>
        <w:t>Dovršeno u 9,1</w:t>
      </w:r>
      <w:r w:rsidR="003C7F5A">
        <w:t>5</w:t>
      </w:r>
      <w:r w:rsidR="00A6783D">
        <w:t xml:space="preserve"> sati.</w:t>
      </w:r>
    </w:p>
    <w:sectPr w:rsidR="00335A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7C94" w:rsidP="001F4617" w:rsidRDefault="00417C94">
      <w:pPr>
        <w:spacing w:after="0" w:line="240" w:lineRule="auto"/>
      </w:pPr>
      <w:r>
        <w:separator/>
      </w:r>
    </w:p>
  </w:endnote>
  <w:endnote w:type="continuationSeparator" w:id="0">
    <w:p w:rsidR="00417C94" w:rsidP="001F4617" w:rsidRDefault="0041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7C94" w:rsidP="001F4617" w:rsidRDefault="00417C94">
      <w:pPr>
        <w:spacing w:after="0" w:line="240" w:lineRule="auto"/>
      </w:pPr>
      <w:r>
        <w:separator/>
      </w:r>
    </w:p>
  </w:footnote>
  <w:footnote w:type="continuationSeparator" w:id="0">
    <w:p w:rsidR="00417C94" w:rsidP="001F4617" w:rsidRDefault="0041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261">
          <w:rPr>
            <w:noProof/>
          </w:rPr>
          <w:t>1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170BD"/>
    <w:rsid w:val="00020CBF"/>
    <w:rsid w:val="00026C72"/>
    <w:rsid w:val="00057050"/>
    <w:rsid w:val="00065BC2"/>
    <w:rsid w:val="00097C52"/>
    <w:rsid w:val="00142E2F"/>
    <w:rsid w:val="001A2F8A"/>
    <w:rsid w:val="001B0D22"/>
    <w:rsid w:val="001F0C50"/>
    <w:rsid w:val="001F4617"/>
    <w:rsid w:val="00201E0B"/>
    <w:rsid w:val="00204839"/>
    <w:rsid w:val="00220294"/>
    <w:rsid w:val="00227706"/>
    <w:rsid w:val="002D38D4"/>
    <w:rsid w:val="002D7139"/>
    <w:rsid w:val="002E53FB"/>
    <w:rsid w:val="0032462F"/>
    <w:rsid w:val="00335A20"/>
    <w:rsid w:val="00340E85"/>
    <w:rsid w:val="00381FAA"/>
    <w:rsid w:val="00381FC1"/>
    <w:rsid w:val="003901BC"/>
    <w:rsid w:val="0039462C"/>
    <w:rsid w:val="003B4E44"/>
    <w:rsid w:val="003B54A7"/>
    <w:rsid w:val="003C7F5A"/>
    <w:rsid w:val="003E20F0"/>
    <w:rsid w:val="004039D4"/>
    <w:rsid w:val="00417C94"/>
    <w:rsid w:val="00435E07"/>
    <w:rsid w:val="004508B1"/>
    <w:rsid w:val="00467AA4"/>
    <w:rsid w:val="0048506F"/>
    <w:rsid w:val="0048584C"/>
    <w:rsid w:val="004A4FBA"/>
    <w:rsid w:val="004C447B"/>
    <w:rsid w:val="004D1F20"/>
    <w:rsid w:val="004D719D"/>
    <w:rsid w:val="004F7528"/>
    <w:rsid w:val="00502D4B"/>
    <w:rsid w:val="005742DF"/>
    <w:rsid w:val="005B0BB4"/>
    <w:rsid w:val="005C10DA"/>
    <w:rsid w:val="005E38FD"/>
    <w:rsid w:val="00610982"/>
    <w:rsid w:val="00612768"/>
    <w:rsid w:val="006135AC"/>
    <w:rsid w:val="00630961"/>
    <w:rsid w:val="00663B9A"/>
    <w:rsid w:val="00681D9A"/>
    <w:rsid w:val="007629F6"/>
    <w:rsid w:val="00780B52"/>
    <w:rsid w:val="007A3714"/>
    <w:rsid w:val="007B7645"/>
    <w:rsid w:val="007C4763"/>
    <w:rsid w:val="00825261"/>
    <w:rsid w:val="00845484"/>
    <w:rsid w:val="00856E03"/>
    <w:rsid w:val="00867BA5"/>
    <w:rsid w:val="008B231C"/>
    <w:rsid w:val="008E383C"/>
    <w:rsid w:val="009051CC"/>
    <w:rsid w:val="00907B24"/>
    <w:rsid w:val="00921BEA"/>
    <w:rsid w:val="00924137"/>
    <w:rsid w:val="00944ABB"/>
    <w:rsid w:val="00970A2C"/>
    <w:rsid w:val="009717C4"/>
    <w:rsid w:val="009C14A2"/>
    <w:rsid w:val="009C48A4"/>
    <w:rsid w:val="009D0B5E"/>
    <w:rsid w:val="009F613B"/>
    <w:rsid w:val="00A4640F"/>
    <w:rsid w:val="00A6783D"/>
    <w:rsid w:val="00A80500"/>
    <w:rsid w:val="00AB2DB0"/>
    <w:rsid w:val="00AD5DA2"/>
    <w:rsid w:val="00AD608C"/>
    <w:rsid w:val="00AE2A34"/>
    <w:rsid w:val="00B05BEB"/>
    <w:rsid w:val="00B163D1"/>
    <w:rsid w:val="00B26F02"/>
    <w:rsid w:val="00B401E5"/>
    <w:rsid w:val="00B65952"/>
    <w:rsid w:val="00B84456"/>
    <w:rsid w:val="00BA1A0E"/>
    <w:rsid w:val="00BB4E99"/>
    <w:rsid w:val="00BC4FCF"/>
    <w:rsid w:val="00C1369B"/>
    <w:rsid w:val="00C31EC9"/>
    <w:rsid w:val="00C35184"/>
    <w:rsid w:val="00C900D5"/>
    <w:rsid w:val="00CB1696"/>
    <w:rsid w:val="00CE321F"/>
    <w:rsid w:val="00CE6CCC"/>
    <w:rsid w:val="00CF0652"/>
    <w:rsid w:val="00D32952"/>
    <w:rsid w:val="00D35A1A"/>
    <w:rsid w:val="00D557FE"/>
    <w:rsid w:val="00D86E16"/>
    <w:rsid w:val="00DA50E6"/>
    <w:rsid w:val="00DC2F02"/>
    <w:rsid w:val="00DD7DE7"/>
    <w:rsid w:val="00E86261"/>
    <w:rsid w:val="00EA0457"/>
    <w:rsid w:val="00EC6B0F"/>
    <w:rsid w:val="00EE301A"/>
    <w:rsid w:val="00EE4549"/>
    <w:rsid w:val="00EE47F9"/>
    <w:rsid w:val="00EE74E0"/>
    <w:rsid w:val="00EF1E0C"/>
    <w:rsid w:val="00F06BAE"/>
    <w:rsid w:val="00F15A40"/>
    <w:rsid w:val="00F16760"/>
    <w:rsid w:val="00F17861"/>
    <w:rsid w:val="00F50F29"/>
    <w:rsid w:val="00F67A0F"/>
    <w:rsid w:val="00F9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862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62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8626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8626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8626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6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2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29. rujna 2020.</izvorni_sadrzaj>
    <derivirana_varijabla naziv="DomainObject.StvarniPocetakDatum_1">29. rujna 2020.</derivirana_varijabla>
  </DomainObject.StvarniPocetakDatum>
  <DomainObject.StvarniZavrsetakDatum>
    <izvorni_sadrzaj>29. rujna 2020.</izvorni_sadrzaj>
    <derivirana_varijabla naziv="DomainObject.StvarniZavrsetakDatum_1">29. rujna 2020.</derivirana_varijabla>
  </DomainObject.StvarniZavrsetakDatum>
  <DomainObject.PlaniraniZavrsetakDatum>
    <izvorni_sadrzaj>29. rujna 2020.</izvorni_sadrzaj>
    <derivirana_varijabla naziv="DomainObject.PlaniraniZavrsetakDatum_1">29. rujna 2020.</derivirana_varijabla>
  </DomainObject.PlaniraniZavrsetakDatum>
  <DomainObject.PlaniraniPocetakDatum>
    <izvorni_sadrzaj>29. rujna 2020.</izvorni_sadrzaj>
    <derivirana_varijabla naziv="DomainObject.PlaniraniPocetakDatum_1">29. rujna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2020.</izvorni_sadrzaj>
    <derivirana_varijabla naziv="DomainObject.Zapisnik.DatumKreiranja_1">29.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St-482/2020-15</izvorni_sadrzaj>
    <derivirana_varijabla naziv="DomainObject.Zapisnik.Oznaka_1">St-482/2020-15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2020.</izvorni_sadrzaj>
    <derivirana_varijabla naziv="DomainObject.Predmet.DatumOsnivanja_1">18.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St-482/2020</izvorni_sadrzaj>
    <derivirana_varijabla naziv="DomainObject.Predmet.OznakaBroj_1">St-482/2020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GRADINA zastupanog po punomoćniku Marko Fak</izvorni_sadrzaj>
    <derivirana_varijabla naziv="DomainObject.Predmet.StrankaFormated_1">  POLJOPRIVREDNA ZADRUGA GRADINA zastupanog po punomoćniku Marko Fak</derivirana_varijabla>
  </DomainObject.Predmet.StrankaFormated>
  <DomainObject.Predmet.StrankaFormatedOIB>
    <izvorni_sadrzaj>  POLJOPRIVREDNA ZADRUGA GRADINA, OIB 45855602838 zastupanog po punomoćniku Marko Fak</izvorni_sadrzaj>
    <derivirana_varijabla naziv="DomainObject.Predmet.StrankaFormatedOIB_1">  POLJOPRIVREDNA ZADRUGA GRADINA, OIB 45855602838 zastupanog po punomoćniku Marko Fak</derivirana_varijabla>
  </DomainObject.Predmet.StrankaFormatedOIB>
  <DomainObject.Predmet.StrankaFormatedWithAdress>
    <izvorni_sadrzaj> POLJOPRIVREDNA ZADRUGA GRADINA, Trg kralja Zvonimira 1, 33411 Gradina zastupanog po punomoćniku Marko Fak</izvorni_sadrzaj>
    <derivirana_varijabla naziv="DomainObject.Predmet.StrankaFormatedWithAdress_1"> POLJOPRIVREDNA ZADRUGA GRADINA, Trg kralja Zvonimira 1, 33411 Gradina zastupanog po punomoćniku Marko Fak</derivirana_varijabla>
  </DomainObject.Predmet.StrankaFormatedWithAdress>
  <DomainObject.Predmet.StrankaFormatedWithAdressOIB>
    <izvorni_sadrzaj> POLJOPRIVREDNA ZADRUGA GRADINA, OIB 45855602838, Trg kralja Zvonimira 1, 33411 Gradina zastupanog po punomoćniku Marko Fak</izvorni_sadrzaj>
    <derivirana_varijabla naziv="DomainObject.Predmet.StrankaFormatedWithAdressOIB_1"> POLJOPRIVREDNA ZADRUGA GRADINA, OIB 45855602838, Trg kralja Zvonimira 1, 33411 Gradina zastupanog po punomoćniku Marko Fak</derivirana_varijabla>
  </DomainObject.Predmet.StrankaFormatedWithAdressOIB>
  <DomainObject.Predmet.StrankaWithAdress>
    <izvorni_sadrzaj>POLJOPRIVREDNA ZADRUGA GRADINA Trg kralja Zvonimira 1,33411 Gradina</izvorni_sadrzaj>
    <derivirana_varijabla naziv="DomainObject.Predmet.StrankaWithAdress_1">POLJOPRIVREDNA ZADRUGA GRADINA Trg kralja Zvonimira 1,33411 Gradina</derivirana_varijabla>
  </DomainObject.Predmet.StrankaWithAdress>
  <DomainObject.Predmet.StrankaWithAdressOIB>
    <izvorni_sadrzaj>POLJOPRIVREDNA ZADRUGA GRADINA, OIB 45855602838, Trg kralja Zvonimira 1,33411 Gradina</izvorni_sadrzaj>
    <derivirana_varijabla naziv="DomainObject.Predmet.StrankaWithAdressOIB_1">POLJOPRIVREDNA ZADRUGA GRADINA, OIB 45855602838, Trg kralja Zvonimira 1,33411 Gradina</derivirana_varijabla>
  </DomainObject.Predmet.StrankaWithAdressOIB>
  <DomainObject.Predmet.StrankaNazivFormated>
    <izvorni_sadrzaj>POLJOPRIVREDNA ZADRUGA GRADINA</izvorni_sadrzaj>
    <derivirana_varijabla naziv="DomainObject.Predmet.StrankaNazivFormated_1">POLJOPRIVREDNA ZADRUGA GRADINA</derivirana_varijabla>
  </DomainObject.Predmet.StrankaNazivFormated>
  <DomainObject.Predmet.StrankaNazivFormatedOIB>
    <izvorni_sadrzaj>POLJOPRIVREDNA ZADRUGA GRADINA, OIB 45855602838</izvorni_sadrzaj>
    <derivirana_varijabla naziv="DomainObject.Predmet.StrankaNazivFormatedOIB_1">POLJOPRIVREDNA ZADRUGA GRADINA, OIB 45855602838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POLJOPRIVREDNA ZADRUGA GRADINA zastupanog po punomoćniku Marko Fak</item>
    </izvorni_sadrzaj>
    <derivirana_varijabla naziv="DomainObject.Predmet.StrankaListFormated_1">
      <item>POLJOPRIVREDNA ZADRUGA GRADINA zastupanog po punomoćniku Marko Fak</item>
    </derivirana_varijabla>
  </DomainObject.Predmet.StrankaListFormated>
  <DomainObject.Predmet.StrankaListFormatedOIB>
    <izvorni_sadrzaj>
      <item>POLJOPRIVREDNA ZADRUGA GRADINA, OIB 45855602838 zastupanog po punomoćniku Marko Fak</item>
    </izvorni_sadrzaj>
    <derivirana_varijabla naziv="DomainObject.Predmet.StrankaListFormatedOIB_1">
      <item>POLJOPRIVREDNA ZADRUGA GRADINA, OIB 45855602838 zastupanog po punomoćniku Marko Fak</item>
    </derivirana_varijabla>
  </DomainObject.Predmet.StrankaListFormatedOIB>
  <DomainObject.Predmet.StrankaListFormatedWithAdress>
    <izvorni_sadrzaj>
      <item>POLJOPRIVREDNA ZADRUGA GRADINA, Trg kralja Zvonimira 1, 33411 Gradina zastupanog po punomoćniku Marko Fak</item>
    </izvorni_sadrzaj>
    <derivirana_varijabla naziv="DomainObject.Predmet.StrankaListFormatedWithAdress_1">
      <item>POLJOPRIVREDNA ZADRUGA GRADINA, Trg kralja Zvonimira 1, 33411 Gradina zastupanog po punomoćniku Marko Fak</item>
    </derivirana_varijabla>
  </DomainObject.Predmet.StrankaListFormatedWithAdress>
  <DomainObject.Predmet.StrankaListFormatedWithAdressOIB>
    <izvorni_sadrzaj>
      <item>POLJOPRIVREDNA ZADRUGA GRADINA, OIB 45855602838, Trg kralja Zvonimira 1, 33411 Gradina zastupanog po punomoćniku Marko Fak</item>
    </izvorni_sadrzaj>
    <derivirana_varijabla naziv="DomainObject.Predmet.StrankaListFormatedWithAdressOIB_1">
      <item>POLJOPRIVREDNA ZADRUGA GRADINA, OIB 45855602838, Trg kralja Zvonimira 1, 33411 Gradina zastupanog po punomoćniku Marko Fak</item>
    </derivirana_varijabla>
  </DomainObject.Predmet.StrankaListFormatedWithAdressOIB>
  <DomainObject.Predmet.StrankaListNazivFormated>
    <izvorni_sadrzaj>
      <item>POLJOPRIVREDNA ZADRUGA GRADINA</item>
    </izvorni_sadrzaj>
    <derivirana_varijabla naziv="DomainObject.Predmet.StrankaListNazivFormated_1">
      <item>POLJOPRIVREDNA ZADRUGA GRADINA</item>
    </derivirana_varijabla>
  </DomainObject.Predmet.StrankaListNazivFormated>
  <DomainObject.Predmet.StrankaListNazivFormatedOIB>
    <izvorni_sadrzaj>
      <item>POLJOPRIVREDNA ZADRUGA GRADINA, OIB 45855602838</item>
    </izvorni_sadrzaj>
    <derivirana_varijabla naziv="DomainObject.Predmet.StrankaListNazivFormatedOIB_1">
      <item>POLJOPRIVREDNA ZADRUGA GRADINA, OIB 45855602838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Marko Fak punomoćnik sudionika u postupku POLJOPRIVREDNA ZADRUGA GRADINA</item>
      <item>Općinski sud u Virovitici, Zemljišno knjižni odjel</item>
    </izvorni_sadrzaj>
    <derivirana_varijabla naziv="DomainObject.Predmet.OstaliListFormated_1">
      <item>Marko Fak punomoćnik sudionika u postupku POLJOPRIVREDNA ZADRUGA GRADINA</item>
      <item>Općinski sud u Virovitici, Zemljišno knjižni odjel</item>
    </derivirana_varijabla>
  </DomainObject.Predmet.OstaliListFormated>
  <DomainObject.Predmet.OstaliListFormatedOIB>
    <izvorni_sadrzaj>
      <item>Marko Fak, OIB 25300508272 punomoćnik sudionika u postupku POLJOPRIVREDNA ZADRUGA GRADINA</item>
      <item>Općinski sud u Virovitici, Zemljišno knjižni odjel</item>
    </izvorni_sadrzaj>
    <derivirana_varijabla naziv="DomainObject.Predmet.OstaliListFormatedOIB_1">
      <item>Marko Fak, OIB 25300508272 punomoćnik sudionika u postupku POLJOPRIVREDNA ZADRUGA GRADINA</item>
      <item>Općinski sud u Virovitici, Zemljišno knjižni odjel</item>
    </derivirana_varijabla>
  </DomainObject.Predmet.OstaliListFormatedOIB>
  <DomainObject.Predmet.OstaliListFormatedWithAdress>
    <izvorni_sadrzaj>
      <item>Marko Fak, Petrinjska 28, 10000 Zagreb punomoćnik sudionika u postupku POLJOPRIVREDNA ZADRUGA GRADINA</item>
      <item>Općinski sud u Virovitici, Zemljišno knjižni odjel, ., 33000 Virovitica</item>
    </izvorni_sadrzaj>
    <derivirana_varijabla naziv="DomainObject.Predmet.OstaliListFormatedWithAdress_1">
      <item>Marko Fak, Petrinjska 28, 10000 Zagreb punomoćnik sudionika u postupku POLJOPRIVREDNA ZADRUGA GRADINA</item>
      <item>Općinski sud u Virovitici, Zemljišno knjižni odjel, ., 33000 Virovitica</item>
    </derivirana_varijabla>
  </DomainObject.Predmet.OstaliListFormatedWithAdress>
  <DomainObject.Predmet.OstaliListFormatedWithAdressOIB>
    <izvorni_sadrzaj>
      <item>Marko Fak, OIB 25300508272, Petrinjska 28, 10000 Zagreb punomoćnik sudionika u postupku POLJOPRIVREDNA ZADRUGA GRADINA</item>
      <item>Općinski sud u Virovitici, Zemljišno knjižni odjel, ., 33000 Virovitica</item>
    </izvorni_sadrzaj>
    <derivirana_varijabla naziv="DomainObject.Predmet.OstaliListFormatedWithAdressOIB_1">
      <item>Marko Fak, OIB 25300508272, Petrinjska 28, 10000 Zagreb punomoćnik sudionika u postupku POLJOPRIVREDNA ZADRUGA GRADINA</item>
      <item>Općinski sud u Virovitici, Zemljišno knjižni odjel, ., 33000 Virovitica</item>
    </derivirana_varijabla>
  </DomainObject.Predmet.OstaliListFormatedWithAdressOIB>
  <DomainObject.Predmet.OstaliListNazivFormated>
    <izvorni_sadrzaj>
      <item>Marko Fak</item>
      <item>Općinski sud u Virovitici, Zemljišno knjižni odjel</item>
    </izvorni_sadrzaj>
    <derivirana_varijabla naziv="DomainObject.Predmet.OstaliListNazivFormated_1">
      <item>Marko Fak</item>
      <item>Općinski sud u Virovitici, Zemljišno knjižni odjel</item>
    </derivirana_varijabla>
  </DomainObject.Predmet.OstaliListNazivFormated>
  <DomainObject.Predmet.OstaliListNazivFormatedOIB>
    <izvorni_sadrzaj>
      <item>Marko Fak, OIB 25300508272</item>
      <item>Općinski sud u Virovitici, Zemljišno knjižni odjel</item>
    </izvorni_sadrzaj>
    <derivirana_varijabla naziv="DomainObject.Predmet.OstaliListNazivFormatedOIB_1">
      <item>Marko Fak, OIB 25300508272</item>
      <item>Općinski sud u Virovitici, Zemljišno 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2020.</izvorni_sadrzaj>
    <derivirana_varijabla naziv="DomainObject.Datum_1">29. rujna 2020.</derivirana_varijabla>
  </DomainObject.Datum>
  <DomainObject.PoslovniBrojDokumenta>
    <izvorni_sadrzaj>St-482/2020-15</izvorni_sadrzaj>
    <derivirana_varijabla naziv="DomainObject.PoslovniBrojDokumenta_1">St-482/2020-15</derivirana_varijabla>
  </DomainObject.PoslovniBrojDokumenta>
  <DomainObject.Predmet.StrankaIDrugi>
    <izvorni_sadrzaj>POLJOPRIVREDNA ZADRUGA GRADINA</izvorni_sadrzaj>
    <derivirana_varijabla naziv="DomainObject.Predmet.StrankaIDrugi_1">POLJOPRIVREDNA ZADRUGA GRADINA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POLJOPRIVREDNA ZADRUGA GRADINA, OIB 45855602838, Trg kralja Zvonimira 1, 33411 Gradina</izvorni_sadrzaj>
    <derivirana_varijabla naziv="DomainObject.Predmet.StrankaIDrugiAdressOIB_1">POLJOPRIVREDNA ZADRUGA GRADINA, OIB 45855602838, Trg kralja Zvonimira 1, 33411 Gradina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GRADINA</item>
      <item>Marko Fak</item>
      <item>Općinski sud u Virovitici, Zemljišno knjižni odjel</item>
    </izvorni_sadrzaj>
    <derivirana_varijabla naziv="DomainObject.Predmet.SudioniciListNaziv_1">
      <item>POLJOPRIVREDNA ZADRUGA GRADINA</item>
      <item>Marko Fak</item>
      <item>Općinski sud u Virovitici, Zemljišno knjižni odjel</item>
    </derivirana_varijabla>
  </DomainObject.Predmet.SudioniciListNaziv>
  <DomainObject.Predmet.SudioniciListAdressOIB>
    <izvorni_sadrzaj>
      <item>POLJOPRIVREDNA ZADRUGA GRADINA, OIB 45855602838, Trg kralja Zvonimira 1,33411 Gradina</item>
      <item>Marko Fak, OIB 25300508272, Petrinjska 28,10000 Zagreb</item>
      <item>Općinski sud u Virovitici, Zemljišno knjižni odjel, .,33000 Virovitica</item>
    </izvorni_sadrzaj>
    <derivirana_varijabla naziv="DomainObject.Predmet.SudioniciListAdressOIB_1">
      <item>POLJOPRIVREDNA ZADRUGA GRADINA, OIB 45855602838, Trg kralja Zvonimira 1,33411 Gradina</item>
      <item>Marko Fak, OIB 25300508272, Petrinjska 28,10000 Zagreb</item>
      <item>Općinski sud u Virovitici, Zemljišno knjižni odjel,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45855602838</item>
      <item>, OIB 25300508272</item>
      <item>, OIB null</item>
    </izvorni_sadrzaj>
    <derivirana_varijabla naziv="DomainObject.Predmet.SudioniciListNazivOIB_1">
      <item>, OIB 45855602838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ožujka 2020.</izvorni_sadrzaj>
    <derivirana_varijabla naziv="DomainObject.Predmet.DatumPocetkaProcesa_1">18.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EA566-90DB-4569-A7B0-8B4FC0BF307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557</properties:Words>
  <properties:Characters>3391</properties:Characters>
  <properties:Lines>99</properties:Lines>
  <properties:Paragraphs>49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2020-09-17T06:57:00Z</dcterms:created>
  <dc:creator>Vesna Dragišić</dc:creator>
  <cp:lastModifiedBy>Vesna Dragišić</cp:lastModifiedBy>
  <cp:lastPrinted>2020-08-31T06:21:00Z</cp:lastPrinted>
  <dcterms:modified xmlns:xsi="http://www.w3.org/2001/XMLSchema-instance" xsi:type="dcterms:W3CDTF">2020-09-29T12:04:00Z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St-482/2020-15 / Zapisnik - Ispitno ročište (1 A Zapisnik sa Ispitnog ročišta u PZ GRDINA u 9,00.docx)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